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1530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Leonardo Antonio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Leonardo Antonio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EC509F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486" w:rsidRDefault="00527486">
      <w:r>
        <w:separator/>
      </w:r>
    </w:p>
  </w:endnote>
  <w:endnote w:type="continuationSeparator" w:id="0">
    <w:p w:rsidR="00527486" w:rsidRDefault="0052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486" w:rsidRDefault="00527486">
      <w:r>
        <w:separator/>
      </w:r>
    </w:p>
  </w:footnote>
  <w:footnote w:type="continuationSeparator" w:id="0">
    <w:p w:rsidR="00527486" w:rsidRDefault="00527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47197FED" wp14:editId="384D80A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104CC961" wp14:editId="6CD651B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750AFF79" wp14:editId="41F7C52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27486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C509F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2015-08-18T15:28:00Z</dcterms:created>
  <dcterms:modified xsi:type="dcterms:W3CDTF">2015-08-18T15:28:00Z</dcterms:modified>
</cp:coreProperties>
</file>